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2D1A1C" w14:textId="6651B4A1" w:rsidR="00672EC9" w:rsidRDefault="00672EC9" w:rsidP="00672EC9">
      <w:pPr>
        <w:pStyle w:val="CRCoverPage"/>
        <w:tabs>
          <w:tab w:val="right" w:pos="9639"/>
        </w:tabs>
        <w:spacing w:after="0"/>
        <w:rPr>
          <w:b/>
          <w:i/>
          <w:noProof/>
          <w:sz w:val="28"/>
        </w:rPr>
      </w:pPr>
      <w:r>
        <w:rPr>
          <w:b/>
          <w:noProof/>
          <w:sz w:val="24"/>
        </w:rPr>
        <w:t>3GPP TSG-SA3 Meeting #111</w:t>
      </w:r>
      <w:r>
        <w:rPr>
          <w:b/>
          <w:i/>
          <w:noProof/>
          <w:sz w:val="24"/>
        </w:rPr>
        <w:t xml:space="preserve"> </w:t>
      </w:r>
      <w:r>
        <w:rPr>
          <w:b/>
          <w:i/>
          <w:noProof/>
          <w:sz w:val="28"/>
        </w:rPr>
        <w:tab/>
      </w:r>
      <w:r w:rsidR="003A0B5E" w:rsidRPr="003A0B5E">
        <w:rPr>
          <w:b/>
          <w:i/>
          <w:noProof/>
          <w:sz w:val="28"/>
        </w:rPr>
        <w:t>S3-232743</w:t>
      </w:r>
      <w:bookmarkStart w:id="0" w:name="_GoBack"/>
      <w:bookmarkEnd w:id="0"/>
    </w:p>
    <w:p w14:paraId="034F8F19" w14:textId="77777777" w:rsidR="00672EC9" w:rsidRDefault="00672EC9" w:rsidP="00672EC9">
      <w:pPr>
        <w:pStyle w:val="CRCoverPage"/>
        <w:outlineLvl w:val="0"/>
        <w:rPr>
          <w:b/>
          <w:bCs/>
          <w:noProof/>
          <w:sz w:val="24"/>
        </w:rPr>
      </w:pPr>
      <w:r>
        <w:rPr>
          <w:b/>
          <w:bCs/>
          <w:sz w:val="24"/>
        </w:rPr>
        <w:t>Berlin, Germany, 22 - 26 May 2023</w:t>
      </w:r>
    </w:p>
    <w:p w14:paraId="229D5825" w14:textId="77777777" w:rsidR="001559A4" w:rsidRPr="0073428F" w:rsidRDefault="001559A4" w:rsidP="001559A4">
      <w:pPr>
        <w:keepNext/>
        <w:pBdr>
          <w:bottom w:val="single" w:sz="4" w:space="1" w:color="auto"/>
        </w:pBdr>
        <w:tabs>
          <w:tab w:val="right" w:pos="9639"/>
        </w:tabs>
        <w:outlineLvl w:val="0"/>
        <w:rPr>
          <w:rFonts w:ascii="Arial" w:hAnsi="Arial" w:cs="Arial"/>
          <w:b/>
          <w:sz w:val="24"/>
        </w:rPr>
      </w:pPr>
    </w:p>
    <w:p w14:paraId="094B59FA" w14:textId="77777777" w:rsidR="001559A4" w:rsidRDefault="001559A4" w:rsidP="001559A4">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Pr="009B5186">
        <w:rPr>
          <w:rFonts w:ascii="Arial" w:hAnsi="Arial"/>
          <w:b/>
          <w:lang w:val="en-US"/>
        </w:rPr>
        <w:t>Huawei, HiSilicon</w:t>
      </w:r>
    </w:p>
    <w:p w14:paraId="2AC78E8C" w14:textId="5F1154B9" w:rsidR="001559A4" w:rsidRDefault="001559A4" w:rsidP="001559A4">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082C85">
        <w:rPr>
          <w:rFonts w:ascii="Arial" w:hAnsi="Arial"/>
          <w:b/>
          <w:lang w:val="en-US"/>
        </w:rPr>
        <w:t>pCR on new service for UDM</w:t>
      </w:r>
    </w:p>
    <w:p w14:paraId="44B44DF7" w14:textId="77777777" w:rsidR="001559A4" w:rsidRDefault="001559A4" w:rsidP="001559A4">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41FC84B" w14:textId="77777777" w:rsidR="001559A4" w:rsidRDefault="001559A4" w:rsidP="001559A4">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4.14</w:t>
      </w:r>
    </w:p>
    <w:p w14:paraId="6253D962" w14:textId="77777777" w:rsidR="001559A4" w:rsidRDefault="001559A4" w:rsidP="001559A4">
      <w:pPr>
        <w:pStyle w:val="1"/>
      </w:pPr>
      <w:r>
        <w:t>1</w:t>
      </w:r>
      <w:r>
        <w:tab/>
        <w:t>Decision/action requested</w:t>
      </w:r>
    </w:p>
    <w:p w14:paraId="45C77345" w14:textId="202BDC30" w:rsidR="001559A4" w:rsidRDefault="001559A4" w:rsidP="001559A4">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CB6F45">
        <w:rPr>
          <w:b/>
          <w:i/>
        </w:rPr>
        <w:t xml:space="preserve">Approve the changes in clause 4 for inclusion in </w:t>
      </w:r>
      <w:r>
        <w:rPr>
          <w:b/>
          <w:i/>
        </w:rPr>
        <w:t xml:space="preserve">the living CR of </w:t>
      </w:r>
      <w:r w:rsidR="002F40A7">
        <w:rPr>
          <w:b/>
          <w:i/>
        </w:rPr>
        <w:t>HONTRA.</w:t>
      </w:r>
    </w:p>
    <w:p w14:paraId="0F9E02C6" w14:textId="77777777" w:rsidR="001559A4" w:rsidRDefault="001559A4" w:rsidP="001559A4">
      <w:pPr>
        <w:pStyle w:val="1"/>
      </w:pPr>
      <w:r>
        <w:t>2</w:t>
      </w:r>
      <w:r>
        <w:tab/>
        <w:t>References</w:t>
      </w:r>
    </w:p>
    <w:p w14:paraId="79929FC6" w14:textId="77777777" w:rsidR="002F40A7" w:rsidRDefault="002F40A7" w:rsidP="002F40A7">
      <w:pPr>
        <w:pStyle w:val="Reference"/>
        <w:rPr>
          <w:lang w:val="fr-FR" w:eastAsia="zh-CN"/>
        </w:rPr>
      </w:pPr>
      <w:r>
        <w:rPr>
          <w:lang w:val="fr-FR" w:eastAsia="zh-CN"/>
        </w:rPr>
        <w:t>[1]</w:t>
      </w:r>
      <w:r>
        <w:rPr>
          <w:lang w:val="fr-FR" w:eastAsia="zh-CN"/>
        </w:rPr>
        <w:tab/>
        <w:t>S3-231926</w:t>
      </w:r>
      <w:r>
        <w:rPr>
          <w:lang w:val="fr-FR" w:eastAsia="zh-CN"/>
        </w:rPr>
        <w:tab/>
        <w:t>SA3#110Ad-Hoc-e,</w:t>
      </w:r>
      <w:r>
        <w:rPr>
          <w:noProof/>
          <w:lang w:val="fr-FR" w:eastAsia="zh-CN"/>
        </w:rPr>
        <w:t xml:space="preserve"> </w:t>
      </w:r>
      <w:r>
        <w:rPr>
          <w:noProof/>
          <w:lang w:eastAsia="zh-CN"/>
        </w:rPr>
        <w:t>Living</w:t>
      </w:r>
      <w:r>
        <w:rPr>
          <w:noProof/>
        </w:rPr>
        <w:t xml:space="preserve"> </w:t>
      </w:r>
      <w:r>
        <w:rPr>
          <w:noProof/>
          <w:lang w:eastAsia="zh-CN"/>
        </w:rPr>
        <w:t>CR</w:t>
      </w:r>
      <w:r>
        <w:rPr>
          <w:noProof/>
        </w:rPr>
        <w:t xml:space="preserve"> of the HONTRA procedure</w:t>
      </w:r>
    </w:p>
    <w:p w14:paraId="570F583E" w14:textId="09087A4D" w:rsidR="004708A4" w:rsidRDefault="002F40A7" w:rsidP="002F40A7">
      <w:pPr>
        <w:pStyle w:val="1"/>
      </w:pPr>
      <w:r>
        <w:t xml:space="preserve"> </w:t>
      </w:r>
      <w:r w:rsidR="001559A4">
        <w:t>3</w:t>
      </w:r>
      <w:r w:rsidR="001559A4">
        <w:tab/>
        <w:t>Rationale</w:t>
      </w:r>
    </w:p>
    <w:p w14:paraId="679CB6BB" w14:textId="7D5AB752" w:rsidR="00E56E89" w:rsidRDefault="00E56E89">
      <w:pPr>
        <w:rPr>
          <w:lang w:eastAsia="zh-CN"/>
        </w:rPr>
      </w:pPr>
      <w:r>
        <w:rPr>
          <w:lang w:eastAsia="zh-CN"/>
        </w:rPr>
        <w:t>Propose to define a new UDM service that contains two service operations</w:t>
      </w:r>
      <w:r w:rsidR="00082C85">
        <w:rPr>
          <w:lang w:eastAsia="zh-CN"/>
        </w:rPr>
        <w:t xml:space="preserve"> for HONTRA procedure, and the related two editor’s Note can be deleted.</w:t>
      </w:r>
    </w:p>
    <w:p w14:paraId="3E3FD24D" w14:textId="77777777" w:rsidR="002970E8" w:rsidRDefault="002970E8" w:rsidP="002970E8">
      <w:pPr>
        <w:pStyle w:val="1"/>
      </w:pPr>
      <w:r>
        <w:t>4</w:t>
      </w:r>
      <w:r>
        <w:tab/>
        <w:t>Detailed proposal</w:t>
      </w:r>
    </w:p>
    <w:p w14:paraId="4D180B08" w14:textId="29695C58" w:rsidR="008F6B59" w:rsidRDefault="000B701B" w:rsidP="002970E8">
      <w:pPr>
        <w:jc w:val="center"/>
        <w:rPr>
          <w:noProof/>
          <w:sz w:val="40"/>
          <w:szCs w:val="40"/>
        </w:rPr>
      </w:pPr>
      <w:r>
        <w:rPr>
          <w:noProof/>
          <w:sz w:val="40"/>
          <w:szCs w:val="40"/>
        </w:rPr>
        <w:t xml:space="preserve">************ START OF </w:t>
      </w:r>
      <w:r w:rsidR="00FC5D52">
        <w:rPr>
          <w:noProof/>
          <w:sz w:val="40"/>
          <w:szCs w:val="40"/>
        </w:rPr>
        <w:t>1</w:t>
      </w:r>
      <w:r w:rsidR="00FC5D52" w:rsidRPr="00FC5D52">
        <w:rPr>
          <w:noProof/>
          <w:sz w:val="40"/>
          <w:szCs w:val="40"/>
          <w:vertAlign w:val="superscript"/>
        </w:rPr>
        <w:t>st</w:t>
      </w:r>
      <w:r w:rsidR="00FC5D52">
        <w:rPr>
          <w:noProof/>
          <w:sz w:val="40"/>
          <w:szCs w:val="40"/>
        </w:rPr>
        <w:t xml:space="preserve"> </w:t>
      </w:r>
      <w:r>
        <w:rPr>
          <w:noProof/>
          <w:sz w:val="40"/>
          <w:szCs w:val="40"/>
        </w:rPr>
        <w:t>CHANGES</w:t>
      </w:r>
      <w:r w:rsidR="00B54456">
        <w:rPr>
          <w:noProof/>
          <w:sz w:val="40"/>
          <w:szCs w:val="40"/>
        </w:rPr>
        <w:t xml:space="preserve"> ************</w:t>
      </w:r>
    </w:p>
    <w:p w14:paraId="2FFD04AE" w14:textId="77777777" w:rsidR="00FC5D52" w:rsidRDefault="00FC5D52" w:rsidP="00FC5D52">
      <w:pPr>
        <w:pStyle w:val="30"/>
        <w:rPr>
          <w:lang w:eastAsia="x-none"/>
        </w:rPr>
      </w:pPr>
      <w:r>
        <w:t>6.1.X</w:t>
      </w:r>
      <w:r>
        <w:tab/>
        <w:t>Home network triggered primary authentication procedure</w:t>
      </w:r>
    </w:p>
    <w:p w14:paraId="18A94F98" w14:textId="77777777" w:rsidR="00FC5D52" w:rsidRDefault="00FC5D52" w:rsidP="00FC5D52">
      <w:pPr>
        <w:pStyle w:val="40"/>
        <w:rPr>
          <w:lang w:eastAsia="zh-CN"/>
        </w:rPr>
      </w:pPr>
      <w:r>
        <w:t>6.1.X.1</w:t>
      </w:r>
      <w:r>
        <w:tab/>
      </w:r>
      <w:r>
        <w:rPr>
          <w:lang w:eastAsia="zh-CN"/>
        </w:rPr>
        <w:t>General</w:t>
      </w:r>
    </w:p>
    <w:p w14:paraId="325F3F87" w14:textId="77777777" w:rsidR="00FC5D52" w:rsidRDefault="00FC5D52" w:rsidP="00FC5D52">
      <w:r>
        <w:rPr>
          <w:lang w:eastAsia="zh-CN"/>
        </w:rPr>
        <w:t>In case the HN and the SN support the services defined in clause 14.2.x, then the UDM is able to trigger a primary authentication procedure as described in the following clause.</w:t>
      </w:r>
      <w:r>
        <w:t xml:space="preserve"> </w:t>
      </w:r>
    </w:p>
    <w:p w14:paraId="0B14F88F" w14:textId="77777777" w:rsidR="00FC5D52" w:rsidRDefault="00FC5D52" w:rsidP="00FC5D52">
      <w:pPr>
        <w:pStyle w:val="EditorsNote"/>
      </w:pPr>
      <w:r>
        <w:t xml:space="preserve">Editor's Note: The impact of HONTRA on the security related service operations in clause 14 is FFS. The above statement wil be updated when the service operations are agreed.  </w:t>
      </w:r>
    </w:p>
    <w:p w14:paraId="3E90499C" w14:textId="77777777" w:rsidR="00FC5D52" w:rsidRDefault="00FC5D52" w:rsidP="00FC5D52">
      <w:pPr>
        <w:pStyle w:val="EditorsNote"/>
      </w:pPr>
      <w:r>
        <w:t>Editor’s Note: It needs to be stated in this clause that the support of HONTRA in 5GC is optional.</w:t>
      </w:r>
    </w:p>
    <w:p w14:paraId="4064C056" w14:textId="77777777" w:rsidR="00FC5D52" w:rsidRDefault="00FC5D52" w:rsidP="00FC5D52">
      <w:pPr>
        <w:pStyle w:val="40"/>
        <w:rPr>
          <w:noProof/>
        </w:rPr>
      </w:pPr>
      <w:r>
        <w:t>6.1.</w:t>
      </w:r>
      <w:r>
        <w:rPr>
          <w:lang w:eastAsia="zh-CN"/>
        </w:rPr>
        <w:t>X</w:t>
      </w:r>
      <w:r>
        <w:t>.2</w:t>
      </w:r>
      <w:r>
        <w:tab/>
      </w:r>
      <w:r>
        <w:rPr>
          <w:noProof/>
        </w:rPr>
        <w:t>Security mechanisms</w:t>
      </w:r>
    </w:p>
    <w:p w14:paraId="743374D6" w14:textId="77777777" w:rsidR="00FC5D52" w:rsidRDefault="00FC5D52" w:rsidP="00FC5D52">
      <w:pPr>
        <w:rPr>
          <w:lang w:eastAsia="zh-CN"/>
        </w:rPr>
      </w:pPr>
      <w:r>
        <w:rPr>
          <w:lang w:eastAsia="zh-CN"/>
        </w:rPr>
        <w:t xml:space="preserve">The UDM may initiate primary authentication based onprocedures initiated by the UE (e.g. UE registration in 5GC) or towards the UE (e.g. SoR/UPU) or events from other NFs, considering the local policy into account as well. </w:t>
      </w:r>
    </w:p>
    <w:p w14:paraId="75162E86" w14:textId="77777777" w:rsidR="00FC5D52" w:rsidRDefault="00FC5D52" w:rsidP="00FC5D52">
      <w:pPr>
        <w:rPr>
          <w:noProof/>
        </w:rPr>
      </w:pPr>
      <w:r>
        <w:object w:dxaOrig="9240" w:dyaOrig="6045" w14:anchorId="327AE7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1pt;height:302.5pt" o:ole="">
            <v:imagedata r:id="rId12" o:title="" croptop="-120f" cropbottom="9518f" cropright="10064f"/>
          </v:shape>
          <o:OLEObject Type="Embed" ProgID="Visio.Drawing.15" ShapeID="_x0000_i1025" DrawAspect="Content" ObjectID="_1745675139" r:id="rId13"/>
        </w:object>
      </w:r>
    </w:p>
    <w:p w14:paraId="6F03C363" w14:textId="77777777" w:rsidR="00FC5D52" w:rsidRDefault="00FC5D52" w:rsidP="00FC5D52">
      <w:pPr>
        <w:jc w:val="center"/>
        <w:rPr>
          <w:b/>
          <w:lang w:eastAsia="zh-CN"/>
        </w:rPr>
      </w:pPr>
      <w:r>
        <w:rPr>
          <w:b/>
          <w:lang w:eastAsia="zh-CN"/>
        </w:rPr>
        <w:t>Figure 6.1.x.2-1 Home Network triggered primary authentication procedure</w:t>
      </w:r>
    </w:p>
    <w:p w14:paraId="7E6B9EC7" w14:textId="77777777" w:rsidR="00FC5D52" w:rsidRDefault="00FC5D52" w:rsidP="00FC5D52">
      <w:pPr>
        <w:rPr>
          <w:lang w:eastAsia="zh-CN"/>
        </w:rPr>
      </w:pPr>
      <w:r>
        <w:rPr>
          <w:lang w:eastAsia="zh-CN"/>
        </w:rPr>
        <w:t xml:space="preserve">0a.[optional] The UDM may be pre-configured with an operator authentication  policy in order to determine when to trigger a primary authentication procedure. </w:t>
      </w:r>
    </w:p>
    <w:p w14:paraId="01B73534" w14:textId="77777777" w:rsidR="00FC5D52" w:rsidRDefault="00FC5D52" w:rsidP="00FC5D52">
      <w:pPr>
        <w:rPr>
          <w:lang w:eastAsia="zh-CN"/>
        </w:rPr>
      </w:pPr>
      <w:r>
        <w:rPr>
          <w:lang w:eastAsia="zh-CN"/>
        </w:rPr>
        <w:t>0b.</w:t>
      </w:r>
      <w:r>
        <w:rPr>
          <w:lang w:eastAsia="zh-CN"/>
        </w:rPr>
        <w:tab/>
        <w:t>The UE registers to the network. As part of the registration, the serving AMF registers the UE with the UDM via the Nudm_UECM_Registration as per TS 23.502 [8], clause 4.2.2.2.2. The UDM shall create an implicit subscription for the serving AMF for the UDM to later notify the AMF for potential re-authentication.</w:t>
      </w:r>
    </w:p>
    <w:p w14:paraId="6C80B792" w14:textId="77777777" w:rsidR="00FC5D52" w:rsidRDefault="00FC5D52" w:rsidP="00FC5D52">
      <w:pPr>
        <w:rPr>
          <w:lang w:eastAsia="zh-CN"/>
        </w:rPr>
      </w:pPr>
      <w:r>
        <w:rPr>
          <w:lang w:eastAsia="zh-CN"/>
        </w:rPr>
        <w:t>A prerequisite for the initiation of Home Network Triggered Primary Authentication is that the UDM already has the information about the AMF serving the UE. Otherwise, the UDM cannot contact any AMF in later steps.</w:t>
      </w:r>
    </w:p>
    <w:p w14:paraId="210F5846" w14:textId="040ED5AD" w:rsidR="00FC5D52" w:rsidDel="00E56E89" w:rsidRDefault="00FC5D52" w:rsidP="00FC5D52">
      <w:pPr>
        <w:pStyle w:val="EditorsNote"/>
        <w:rPr>
          <w:del w:id="1" w:author="Huawei2" w:date="2023-05-06T09:51:00Z"/>
          <w:lang w:eastAsia="zh-CN"/>
        </w:rPr>
      </w:pPr>
      <w:del w:id="2" w:author="Huawei2" w:date="2023-05-06T09:51:00Z">
        <w:r w:rsidDel="00E56E89">
          <w:rPr>
            <w:lang w:eastAsia="zh-CN"/>
          </w:rPr>
          <w:delText xml:space="preserve">Editor’s Note: Whether a new UDM service is needed is FFS, whether it is needed that a consumer NF (e.g. AUSF) triggers the UDM is FFS. </w:delText>
        </w:r>
      </w:del>
    </w:p>
    <w:p w14:paraId="64BA4620" w14:textId="0632A943" w:rsidR="00FC5D52" w:rsidRDefault="00FC5D52" w:rsidP="00FC5D52">
      <w:r>
        <w:t xml:space="preserve">The UDM decides itself based on events (e.g., SoR/UPU or if AAnF requests) or authentication policy and performs home network triggers primary authentication as described in the following steps. The AAnF considers based on certain factors to </w:t>
      </w:r>
      <w:ins w:id="3" w:author="Huawei2" w:date="2023-05-06T09:53:00Z">
        <w:r w:rsidR="00E56E89">
          <w:t xml:space="preserve">send </w:t>
        </w:r>
        <w:r w:rsidR="00E56E89">
          <w:rPr>
            <w:lang w:eastAsia="zh-CN"/>
          </w:rPr>
          <w:t>Nudm_HNAuthentication_</w:t>
        </w:r>
        <w:r w:rsidR="00E56E89">
          <w:t xml:space="preserve">authenticate </w:t>
        </w:r>
      </w:ins>
      <w:r>
        <w:t xml:space="preserve">request </w:t>
      </w:r>
      <w:ins w:id="4" w:author="Huawei2" w:date="2023-05-06T09:53:00Z">
        <w:r w:rsidR="00E56E89">
          <w:t xml:space="preserve">to </w:t>
        </w:r>
      </w:ins>
      <w:r>
        <w:t>the UDM for primary authentication using the UDM services as described in clause 14</w:t>
      </w:r>
      <w:ins w:id="5" w:author="Huawei2" w:date="2023-05-06T09:51:00Z">
        <w:r w:rsidR="00E56E89">
          <w:t>.2.x.1</w:t>
        </w:r>
      </w:ins>
      <w:r>
        <w:t>.</w:t>
      </w:r>
    </w:p>
    <w:p w14:paraId="59212B84" w14:textId="77777777" w:rsidR="00FC5D52" w:rsidRDefault="00FC5D52" w:rsidP="00FC5D52">
      <w:pPr>
        <w:pStyle w:val="EditorsNote"/>
        <w:rPr>
          <w:lang w:eastAsia="zh-CN"/>
        </w:rPr>
      </w:pPr>
      <w:r>
        <w:t>Editor’s Note: The factor the AAnF considers to request UDM for primary authentication is FFS, as AAnF request(s) should not lead to signalling overload as well as the AF key expiry/refresh issue should be handled.</w:t>
      </w:r>
    </w:p>
    <w:p w14:paraId="6F6D1364" w14:textId="3767AB4F" w:rsidR="00E56E89" w:rsidRDefault="00FC5D52" w:rsidP="00FC5D52">
      <w:pPr>
        <w:rPr>
          <w:lang w:eastAsia="zh-CN"/>
        </w:rPr>
      </w:pPr>
      <w:r>
        <w:rPr>
          <w:lang w:eastAsia="zh-CN"/>
        </w:rPr>
        <w:t xml:space="preserve">1. </w:t>
      </w:r>
      <w:r>
        <w:t>Based on a received event and the local operator authentication policy</w:t>
      </w:r>
      <w:r>
        <w:rPr>
          <w:lang w:eastAsia="zh-CN"/>
        </w:rPr>
        <w:t xml:space="preserve">, if there is no ongoing primary authentication for the UE, and if the UDM determines to trigger the primary authentication, the UDM determines the serving AMF/SEAF of the target UE. </w:t>
      </w:r>
    </w:p>
    <w:p w14:paraId="5B3F7735" w14:textId="6E595F7F" w:rsidR="00FC5D52" w:rsidRDefault="00FC5D52" w:rsidP="00FC5D52">
      <w:pPr>
        <w:rPr>
          <w:lang w:eastAsia="zh-CN"/>
        </w:rPr>
      </w:pPr>
      <w:r>
        <w:rPr>
          <w:lang w:eastAsia="zh-CN"/>
        </w:rPr>
        <w:t>If there are different AMFs registered in the UDM for different access, and the procedure defined in 6.1</w:t>
      </w:r>
      <w:ins w:id="6" w:author="Huawei2" w:date="2023-05-06T09:47:00Z">
        <w:r w:rsidR="00E56E89">
          <w:rPr>
            <w:lang w:eastAsia="zh-CN"/>
          </w:rPr>
          <w:t>.</w:t>
        </w:r>
      </w:ins>
      <w:r>
        <w:rPr>
          <w:lang w:eastAsia="zh-CN"/>
        </w:rPr>
        <w:t xml:space="preserve">X is supported, the UDM shall select one AMF to perform the reauthentication. </w:t>
      </w:r>
    </w:p>
    <w:p w14:paraId="2CCD2604" w14:textId="77777777" w:rsidR="00FC5D52" w:rsidRDefault="00FC5D52" w:rsidP="00FC5D52">
      <w:pPr>
        <w:pStyle w:val="EditorsNote"/>
        <w:rPr>
          <w:lang w:eastAsia="zh-CN"/>
        </w:rPr>
      </w:pPr>
      <w:r>
        <w:rPr>
          <w:lang w:eastAsia="zh-CN"/>
        </w:rPr>
        <w:t>Editor’s Note: The selection of AMF is FFS, for example, whether 3GPP access type or selecting AMF based on CM state available in Access and mobility data.</w:t>
      </w:r>
    </w:p>
    <w:p w14:paraId="5538214C" w14:textId="77777777" w:rsidR="00FC5D52" w:rsidRDefault="00FC5D52" w:rsidP="00FC5D52">
      <w:pPr>
        <w:pStyle w:val="NO"/>
        <w:rPr>
          <w:lang w:eastAsia="zh-CN"/>
        </w:rPr>
      </w:pPr>
      <w:r>
        <w:rPr>
          <w:lang w:eastAsia="zh-CN"/>
        </w:rPr>
        <w:lastRenderedPageBreak/>
        <w:t>NOTE 1:</w:t>
      </w:r>
      <w:r>
        <w:rPr>
          <w:lang w:eastAsia="zh-CN"/>
        </w:rPr>
        <w:tab/>
        <w:t xml:space="preserve">The reasons for the UDM determining that the UE needs to be authenticated can be different. For example, the UDM can determine to initiate a primary authentication when the AMF registers the UE upon the Registration procedure during the mobility from EPC or when SoR/UPU counters are about to wrap around, or when required based on authenticationpolicy, or based on the request from AAnF. The UDM behaviour is determined by operator  policy which takes into account the support of certain features in the PLMN. For example, if the PLMN does not support the SoR/UPU feature, then SoR/UPU counter wrap around will not happen and primary authentication will not be required for this case. </w:t>
      </w:r>
    </w:p>
    <w:p w14:paraId="65624323" w14:textId="06F0C611" w:rsidR="00FC5D52" w:rsidRDefault="00FC5D52" w:rsidP="00FC5D52">
      <w:pPr>
        <w:rPr>
          <w:lang w:eastAsia="zh-CN"/>
        </w:rPr>
      </w:pPr>
      <w:r>
        <w:rPr>
          <w:lang w:eastAsia="zh-CN"/>
        </w:rPr>
        <w:t xml:space="preserve">2. The UDM sends a </w:t>
      </w:r>
      <w:ins w:id="7" w:author="Huawei2" w:date="2023-05-06T09:53:00Z">
        <w:r w:rsidR="00E56E89">
          <w:rPr>
            <w:lang w:eastAsia="zh-CN"/>
          </w:rPr>
          <w:t>Namf_</w:t>
        </w:r>
        <w:r w:rsidR="00E56E89" w:rsidRPr="00E56E89">
          <w:rPr>
            <w:lang w:eastAsia="zh-CN"/>
          </w:rPr>
          <w:t xml:space="preserve"> </w:t>
        </w:r>
        <w:r w:rsidR="00E56E89">
          <w:rPr>
            <w:lang w:eastAsia="zh-CN"/>
          </w:rPr>
          <w:t>HNAuthenticationNotification</w:t>
        </w:r>
        <w:r w:rsidR="00E56E89" w:rsidDel="00E56E89">
          <w:rPr>
            <w:lang w:eastAsia="zh-CN"/>
          </w:rPr>
          <w:t xml:space="preserve"> </w:t>
        </w:r>
      </w:ins>
      <w:del w:id="8" w:author="Huawei2" w:date="2023-05-06T09:53:00Z">
        <w:r w:rsidDel="00E56E89">
          <w:rPr>
            <w:lang w:eastAsia="zh-CN"/>
          </w:rPr>
          <w:delText>notification message</w:delText>
        </w:r>
      </w:del>
      <w:ins w:id="9" w:author="Huawei2" w:date="2023-05-06T09:47:00Z">
        <w:r w:rsidR="00E56E89">
          <w:rPr>
            <w:lang w:eastAsia="zh-CN"/>
          </w:rPr>
          <w:t>defined in clause 14.2.x.2</w:t>
        </w:r>
      </w:ins>
      <w:r>
        <w:rPr>
          <w:lang w:eastAsia="zh-CN"/>
        </w:rPr>
        <w:t xml:space="preserve"> to the AMF/SEAF with the UE’s SUPI. </w:t>
      </w:r>
    </w:p>
    <w:p w14:paraId="05B69074" w14:textId="432C0ECA" w:rsidR="00FC5D52" w:rsidDel="00E56E89" w:rsidRDefault="00FC5D52" w:rsidP="00FC5D52">
      <w:pPr>
        <w:pStyle w:val="EditorsNote"/>
        <w:rPr>
          <w:del w:id="10" w:author="Huawei2" w:date="2023-05-06T09:52:00Z"/>
          <w:lang w:eastAsia="zh-CN"/>
        </w:rPr>
      </w:pPr>
      <w:del w:id="11" w:author="Huawei2" w:date="2023-05-06T09:52:00Z">
        <w:r w:rsidDel="00E56E89">
          <w:rPr>
            <w:lang w:eastAsia="zh-CN"/>
          </w:rPr>
          <w:delText>Editor’s Note: The name of notification message between AMF and UDM is FFS.</w:delText>
        </w:r>
      </w:del>
    </w:p>
    <w:p w14:paraId="47D0537C" w14:textId="77777777" w:rsidR="00FC5D52" w:rsidRDefault="00FC5D52" w:rsidP="00FC5D52">
      <w:pPr>
        <w:rPr>
          <w:lang w:eastAsia="zh-CN"/>
        </w:rPr>
      </w:pPr>
      <w:r>
        <w:rPr>
          <w:lang w:eastAsia="zh-CN"/>
        </w:rPr>
        <w:t>3. After receiving the notification  message from the UDM, the AMF/SEAF shall decide whether run the primary authentication procedure based on its own local authentication policy, and the UE state (e.g. if the UE is under handover, a similar way as some steps in Network Triggered Service Request (TS</w:t>
      </w:r>
      <w:r>
        <w:t> </w:t>
      </w:r>
      <w:r>
        <w:rPr>
          <w:lang w:eastAsia="zh-CN"/>
        </w:rPr>
        <w:t>23.502</w:t>
      </w:r>
      <w:r>
        <w:t> </w:t>
      </w:r>
      <w:r>
        <w:rPr>
          <w:lang w:eastAsia="zh-CN"/>
        </w:rPr>
        <w:t>[8], clause 4.2.3.3) can be reused, or if the UE is already under authentication by the AMF before receiving the authentication notification from the UDM). If the AMF/SEAF cannot run a primary authentication as described in steps 4, the AMF/SEAF sends the authentication response message to the UDM with an acknowledgement which includes failure cause else it is set as success.</w:t>
      </w:r>
    </w:p>
    <w:p w14:paraId="1E1F8F5F" w14:textId="77777777" w:rsidR="00FC5D52" w:rsidRDefault="00FC5D52" w:rsidP="00FC5D52">
      <w:pPr>
        <w:pStyle w:val="EditorsNote"/>
        <w:rPr>
          <w:lang w:eastAsia="zh-CN"/>
        </w:rPr>
      </w:pPr>
      <w:r>
        <w:rPr>
          <w:lang w:val="en-US" w:eastAsia="zh-CN"/>
        </w:rPr>
        <w:t>Editor’s Note: Whether the AMF marks the UE as pending authentication or not is FFS.</w:t>
      </w:r>
    </w:p>
    <w:p w14:paraId="3BCBE263" w14:textId="77777777" w:rsidR="00FC5D52" w:rsidRDefault="00FC5D52" w:rsidP="00FC5D52">
      <w:pPr>
        <w:pStyle w:val="EditorsNote"/>
        <w:rPr>
          <w:lang w:eastAsia="zh-CN"/>
        </w:rPr>
      </w:pPr>
      <w:r>
        <w:rPr>
          <w:lang w:eastAsia="zh-CN"/>
        </w:rPr>
        <w:t>Editor's Note</w:t>
      </w:r>
      <w:r>
        <w:rPr>
          <w:lang w:val="en-US" w:eastAsia="zh-CN"/>
        </w:rPr>
        <w:t>: The response message parameters and the semantics of the different cases (success, failure) are FFS.</w:t>
      </w:r>
    </w:p>
    <w:p w14:paraId="17B8D69F" w14:textId="77777777" w:rsidR="00FC5D52" w:rsidRDefault="00FC5D52" w:rsidP="00FC5D52">
      <w:pPr>
        <w:rPr>
          <w:lang w:eastAsia="zh-CN"/>
        </w:rPr>
      </w:pPr>
      <w:r>
        <w:rPr>
          <w:lang w:eastAsia="zh-CN"/>
        </w:rPr>
        <w:t>Upon receiving a failure from the AMF, the UDM may check if another AMF is available over the other access. If available, the UDM may select another AMF and send an authentication request</w:t>
      </w:r>
    </w:p>
    <w:p w14:paraId="290E3F65" w14:textId="77777777" w:rsidR="00FC5D52" w:rsidRDefault="00FC5D52" w:rsidP="00FC5D52">
      <w:pPr>
        <w:pStyle w:val="EditorsNote"/>
        <w:rPr>
          <w:lang w:val="en-US" w:eastAsia="zh-CN"/>
        </w:rPr>
      </w:pPr>
      <w:r>
        <w:rPr>
          <w:lang w:val="en-US" w:eastAsia="zh-CN"/>
        </w:rPr>
        <w:t>Editor’s Note: If UDM has to send authentication requests to 2 AMFs, then how can it ensure double authentication is not performed? Therefore, upon receiving the successful authentication from one AMF, sending a cancellation authentication may be required. These aspects are FFS</w:t>
      </w:r>
    </w:p>
    <w:p w14:paraId="22A2D0EC" w14:textId="77777777" w:rsidR="00FC5D52" w:rsidRDefault="00FC5D52" w:rsidP="00FC5D52">
      <w:pPr>
        <w:rPr>
          <w:lang w:eastAsia="zh-CN"/>
        </w:rPr>
      </w:pPr>
      <w:r>
        <w:rPr>
          <w:lang w:eastAsia="zh-CN"/>
        </w:rPr>
        <w:t>4. The AMF/SEAF starts the primary authentication procedure as defined in clause 6.2.1 of the present document.</w:t>
      </w:r>
    </w:p>
    <w:p w14:paraId="5B35AF4C" w14:textId="648C8B13" w:rsidR="00FC5D52" w:rsidRDefault="00FC5D52" w:rsidP="00FC5D52">
      <w:pPr>
        <w:rPr>
          <w:lang w:eastAsia="zh-CN"/>
        </w:rPr>
      </w:pPr>
      <w:r>
        <w:rPr>
          <w:lang w:eastAsia="zh-CN"/>
        </w:rPr>
        <w:t>The UDM may execute other procedures (e.g. SoR/UPU</w:t>
      </w:r>
      <w:ins w:id="12" w:author="Huawei2" w:date="2023-05-06T09:57:00Z">
        <w:r w:rsidR="0018439C">
          <w:rPr>
            <w:lang w:eastAsia="zh-CN"/>
          </w:rPr>
          <w:t xml:space="preserve"> </w:t>
        </w:r>
        <w:r w:rsidR="0018439C">
          <w:t>or replies the result to the requesting AAnF</w:t>
        </w:r>
      </w:ins>
      <w:r>
        <w:rPr>
          <w:lang w:eastAsia="zh-CN"/>
        </w:rPr>
        <w:t xml:space="preserve">) depending on the reason that motivated the UDM triggered (re-)authentication procedure in step 1. </w:t>
      </w:r>
    </w:p>
    <w:p w14:paraId="2E6C1869" w14:textId="77777777" w:rsidR="008F6B59" w:rsidRDefault="008F6B59">
      <w:pPr>
        <w:rPr>
          <w:noProof/>
        </w:rPr>
      </w:pPr>
    </w:p>
    <w:p w14:paraId="5BF4C1B7" w14:textId="5512FBBD" w:rsidR="00FC5D52" w:rsidRDefault="00FC5D52" w:rsidP="00FC5D52">
      <w:pPr>
        <w:jc w:val="center"/>
        <w:rPr>
          <w:noProof/>
          <w:sz w:val="40"/>
          <w:szCs w:val="40"/>
        </w:rPr>
      </w:pPr>
      <w:r>
        <w:rPr>
          <w:noProof/>
          <w:sz w:val="40"/>
          <w:szCs w:val="40"/>
        </w:rPr>
        <w:t xml:space="preserve">************ </w:t>
      </w:r>
      <w:r>
        <w:rPr>
          <w:rFonts w:hint="eastAsia"/>
          <w:noProof/>
          <w:sz w:val="40"/>
          <w:szCs w:val="40"/>
          <w:lang w:eastAsia="zh-CN"/>
        </w:rPr>
        <w:t>End</w:t>
      </w:r>
      <w:r>
        <w:rPr>
          <w:noProof/>
          <w:sz w:val="40"/>
          <w:szCs w:val="40"/>
        </w:rPr>
        <w:t xml:space="preserve"> OF 1</w:t>
      </w:r>
      <w:r w:rsidRPr="00FC5D52">
        <w:rPr>
          <w:noProof/>
          <w:sz w:val="40"/>
          <w:szCs w:val="40"/>
          <w:vertAlign w:val="superscript"/>
        </w:rPr>
        <w:t>st</w:t>
      </w:r>
      <w:r>
        <w:rPr>
          <w:noProof/>
          <w:sz w:val="40"/>
          <w:szCs w:val="40"/>
        </w:rPr>
        <w:t xml:space="preserve"> CHANGES ************</w:t>
      </w:r>
    </w:p>
    <w:p w14:paraId="6DB166F8" w14:textId="304F2008" w:rsidR="00FC5D52" w:rsidRPr="0018439C" w:rsidRDefault="00FC5D52" w:rsidP="0018439C">
      <w:pPr>
        <w:jc w:val="center"/>
        <w:rPr>
          <w:noProof/>
          <w:sz w:val="40"/>
          <w:szCs w:val="40"/>
        </w:rPr>
      </w:pPr>
      <w:r>
        <w:rPr>
          <w:noProof/>
          <w:sz w:val="40"/>
          <w:szCs w:val="40"/>
        </w:rPr>
        <w:t>************ START OF 2</w:t>
      </w:r>
      <w:r w:rsidRPr="00FC5D52">
        <w:rPr>
          <w:noProof/>
          <w:sz w:val="40"/>
          <w:szCs w:val="40"/>
          <w:vertAlign w:val="superscript"/>
        </w:rPr>
        <w:t>nd</w:t>
      </w:r>
      <w:r>
        <w:rPr>
          <w:noProof/>
          <w:sz w:val="40"/>
          <w:szCs w:val="40"/>
        </w:rPr>
        <w:t xml:space="preserve"> CHANGES ***********</w:t>
      </w:r>
    </w:p>
    <w:p w14:paraId="4C96EF46" w14:textId="77777777" w:rsidR="00E56E89" w:rsidRPr="00FC5D52" w:rsidRDefault="00E56E89" w:rsidP="00E56E89">
      <w:pPr>
        <w:pStyle w:val="30"/>
        <w:rPr>
          <w:ins w:id="13" w:author="Huawei2" w:date="2023-05-06T09:46:00Z"/>
          <w:lang w:eastAsia="zh-CN"/>
        </w:rPr>
      </w:pPr>
      <w:ins w:id="14" w:author="Huawei2" w:date="2023-05-06T09:46:00Z">
        <w:r>
          <w:t>14.2.x</w:t>
        </w:r>
        <w:r>
          <w:tab/>
        </w:r>
        <w:r>
          <w:rPr>
            <w:lang w:eastAsia="zh-CN"/>
          </w:rPr>
          <w:t xml:space="preserve">Nudm_HNAuthentication service </w:t>
        </w:r>
      </w:ins>
    </w:p>
    <w:p w14:paraId="55663030" w14:textId="77777777" w:rsidR="00E56E89" w:rsidRDefault="00E56E89" w:rsidP="00E56E89">
      <w:pPr>
        <w:pStyle w:val="40"/>
        <w:rPr>
          <w:ins w:id="15" w:author="Huawei2" w:date="2023-05-06T09:46:00Z"/>
          <w:lang w:eastAsia="zh-CN"/>
        </w:rPr>
      </w:pPr>
      <w:ins w:id="16" w:author="Huawei2" w:date="2023-05-06T09:46:00Z">
        <w:r>
          <w:t>14.2.x.1</w:t>
        </w:r>
        <w:r>
          <w:tab/>
        </w:r>
        <w:r>
          <w:rPr>
            <w:lang w:eastAsia="zh-CN"/>
          </w:rPr>
          <w:t>Nudm_HNAuthentication_</w:t>
        </w:r>
        <w:r>
          <w:t>authenticate</w:t>
        </w:r>
        <w:r>
          <w:rPr>
            <w:lang w:eastAsia="zh-CN"/>
          </w:rPr>
          <w:t xml:space="preserve"> service operation</w:t>
        </w:r>
      </w:ins>
    </w:p>
    <w:p w14:paraId="4C538085" w14:textId="77777777" w:rsidR="00E56E89" w:rsidRDefault="00E56E89" w:rsidP="00E56E89">
      <w:pPr>
        <w:rPr>
          <w:ins w:id="17" w:author="Huawei2" w:date="2023-05-06T09:46:00Z"/>
        </w:rPr>
      </w:pPr>
      <w:ins w:id="18" w:author="Huawei2" w:date="2023-05-06T09:46:00Z">
        <w:r>
          <w:rPr>
            <w:b/>
          </w:rPr>
          <w:t>Service operation name:</w:t>
        </w:r>
        <w:r>
          <w:t xml:space="preserve"> </w:t>
        </w:r>
        <w:r>
          <w:rPr>
            <w:lang w:eastAsia="zh-CN"/>
          </w:rPr>
          <w:t>Nudm_HNAuthentication_</w:t>
        </w:r>
        <w:r>
          <w:t>authenticate</w:t>
        </w:r>
      </w:ins>
    </w:p>
    <w:p w14:paraId="3A765B6A" w14:textId="77777777" w:rsidR="00E56E89" w:rsidRDefault="00E56E89" w:rsidP="00E56E89">
      <w:pPr>
        <w:rPr>
          <w:ins w:id="19" w:author="Huawei2" w:date="2023-05-06T09:46:00Z"/>
        </w:rPr>
      </w:pPr>
      <w:ins w:id="20" w:author="Huawei2" w:date="2023-05-06T09:46:00Z">
        <w:r>
          <w:rPr>
            <w:b/>
          </w:rPr>
          <w:t>Description:</w:t>
        </w:r>
        <w:r>
          <w:t xml:space="preserve"> NF consumer requests the UDM to initiate the primary authentication. </w:t>
        </w:r>
      </w:ins>
    </w:p>
    <w:p w14:paraId="699DB6F7" w14:textId="77777777" w:rsidR="00E56E89" w:rsidRDefault="00E56E89" w:rsidP="00E56E89">
      <w:pPr>
        <w:rPr>
          <w:ins w:id="21" w:author="Huawei2" w:date="2023-05-06T09:46:00Z"/>
        </w:rPr>
      </w:pPr>
      <w:ins w:id="22" w:author="Huawei2" w:date="2023-05-06T09:46:00Z">
        <w:r>
          <w:rPr>
            <w:b/>
          </w:rPr>
          <w:t xml:space="preserve">NF Consumers: </w:t>
        </w:r>
        <w:r>
          <w:t>AAnF</w:t>
        </w:r>
        <w:r>
          <w:rPr>
            <w:b/>
          </w:rPr>
          <w:t>.</w:t>
        </w:r>
      </w:ins>
    </w:p>
    <w:p w14:paraId="62810A2E" w14:textId="77777777" w:rsidR="00E56E89" w:rsidRDefault="00E56E89" w:rsidP="00E56E89">
      <w:pPr>
        <w:rPr>
          <w:ins w:id="23" w:author="Huawei2" w:date="2023-05-06T09:46:00Z"/>
        </w:rPr>
      </w:pPr>
      <w:ins w:id="24" w:author="Huawei2" w:date="2023-05-06T09:46:00Z">
        <w:r>
          <w:rPr>
            <w:b/>
          </w:rPr>
          <w:t>Inputs, Required:</w:t>
        </w:r>
        <w:r>
          <w:t xml:space="preserve"> SUPI.</w:t>
        </w:r>
      </w:ins>
    </w:p>
    <w:p w14:paraId="0B70687F" w14:textId="77777777" w:rsidR="00E56E89" w:rsidRDefault="00E56E89" w:rsidP="00E56E89">
      <w:pPr>
        <w:rPr>
          <w:ins w:id="25" w:author="Huawei2" w:date="2023-05-06T09:46:00Z"/>
        </w:rPr>
      </w:pPr>
      <w:ins w:id="26" w:author="Huawei2" w:date="2023-05-06T09:46:00Z">
        <w:r>
          <w:rPr>
            <w:b/>
          </w:rPr>
          <w:t>Inputs, Optional:</w:t>
        </w:r>
        <w:r>
          <w:t xml:space="preserve"> None.</w:t>
        </w:r>
      </w:ins>
    </w:p>
    <w:p w14:paraId="7265852F" w14:textId="77777777" w:rsidR="00E56E89" w:rsidRDefault="00E56E89" w:rsidP="00E56E89">
      <w:pPr>
        <w:rPr>
          <w:ins w:id="27" w:author="Huawei2" w:date="2023-05-06T09:46:00Z"/>
          <w:lang w:eastAsia="zh-CN"/>
        </w:rPr>
      </w:pPr>
      <w:ins w:id="28" w:author="Huawei2" w:date="2023-05-06T09:46:00Z">
        <w:r>
          <w:rPr>
            <w:b/>
          </w:rPr>
          <w:t>Outputs, Required:</w:t>
        </w:r>
        <w:r>
          <w:t xml:space="preserve"> </w:t>
        </w:r>
        <w:r>
          <w:rPr>
            <w:lang w:eastAsia="zh-CN"/>
          </w:rPr>
          <w:t>Operation execution result indication.</w:t>
        </w:r>
      </w:ins>
    </w:p>
    <w:p w14:paraId="3BB34CFE" w14:textId="77777777" w:rsidR="00E56E89" w:rsidRDefault="00E56E89" w:rsidP="00E56E89">
      <w:pPr>
        <w:rPr>
          <w:ins w:id="29" w:author="Huawei2" w:date="2023-05-06T09:46:00Z"/>
        </w:rPr>
      </w:pPr>
      <w:ins w:id="30" w:author="Huawei2" w:date="2023-05-06T09:46:00Z">
        <w:r>
          <w:rPr>
            <w:b/>
          </w:rPr>
          <w:t xml:space="preserve">Outputs, Optional: </w:t>
        </w:r>
        <w:r>
          <w:t>None.</w:t>
        </w:r>
      </w:ins>
    </w:p>
    <w:p w14:paraId="689D7BEC" w14:textId="77777777" w:rsidR="00E56E89" w:rsidRDefault="00E56E89" w:rsidP="00E56E89">
      <w:pPr>
        <w:rPr>
          <w:ins w:id="31" w:author="Huawei2" w:date="2023-05-06T09:46:00Z"/>
        </w:rPr>
      </w:pPr>
    </w:p>
    <w:p w14:paraId="7CA7E9CB" w14:textId="77777777" w:rsidR="00E56E89" w:rsidRDefault="00E56E89" w:rsidP="00E56E89">
      <w:pPr>
        <w:pStyle w:val="40"/>
        <w:rPr>
          <w:ins w:id="32" w:author="Huawei2" w:date="2023-05-06T09:46:00Z"/>
          <w:lang w:eastAsia="zh-CN"/>
        </w:rPr>
      </w:pPr>
      <w:ins w:id="33" w:author="Huawei2" w:date="2023-05-06T09:46:00Z">
        <w:r>
          <w:lastRenderedPageBreak/>
          <w:t>14.2.x.2</w:t>
        </w:r>
        <w:r>
          <w:tab/>
        </w:r>
        <w:r>
          <w:rPr>
            <w:lang w:eastAsia="zh-CN"/>
          </w:rPr>
          <w:t>Nudm_HNAuthenticationNotification service operation</w:t>
        </w:r>
      </w:ins>
    </w:p>
    <w:p w14:paraId="50C10183" w14:textId="16B94A41" w:rsidR="00E56E89" w:rsidRDefault="00E56E89" w:rsidP="00E56E89">
      <w:pPr>
        <w:rPr>
          <w:ins w:id="34" w:author="Huawei2" w:date="2023-05-06T09:46:00Z"/>
        </w:rPr>
      </w:pPr>
      <w:ins w:id="35" w:author="Huawei2" w:date="2023-05-06T09:46:00Z">
        <w:r>
          <w:rPr>
            <w:b/>
          </w:rPr>
          <w:t>Service operation name:</w:t>
        </w:r>
        <w:r>
          <w:t xml:space="preserve"> </w:t>
        </w:r>
        <w:r>
          <w:rPr>
            <w:lang w:eastAsia="zh-CN"/>
          </w:rPr>
          <w:t>Namf_</w:t>
        </w:r>
      </w:ins>
      <w:ins w:id="36" w:author="Huawei2" w:date="2023-05-06T09:52:00Z">
        <w:r w:rsidRPr="00E56E89">
          <w:rPr>
            <w:lang w:eastAsia="zh-CN"/>
          </w:rPr>
          <w:t xml:space="preserve"> </w:t>
        </w:r>
        <w:r>
          <w:rPr>
            <w:lang w:eastAsia="zh-CN"/>
          </w:rPr>
          <w:t>HNAuthenticationNotification</w:t>
        </w:r>
      </w:ins>
    </w:p>
    <w:p w14:paraId="1763E6AB" w14:textId="77777777" w:rsidR="00E56E89" w:rsidRDefault="00E56E89" w:rsidP="00E56E89">
      <w:pPr>
        <w:rPr>
          <w:ins w:id="37" w:author="Huawei2" w:date="2023-05-06T09:46:00Z"/>
        </w:rPr>
      </w:pPr>
      <w:ins w:id="38" w:author="Huawei2" w:date="2023-05-06T09:46:00Z">
        <w:r>
          <w:rPr>
            <w:b/>
          </w:rPr>
          <w:t>Description:</w:t>
        </w:r>
        <w:r>
          <w:t xml:space="preserve"> The UDM requests NF consumer to initiate the primary authentication. </w:t>
        </w:r>
      </w:ins>
    </w:p>
    <w:p w14:paraId="6E94ED0F" w14:textId="77777777" w:rsidR="00E56E89" w:rsidRDefault="00E56E89" w:rsidP="00E56E89">
      <w:pPr>
        <w:rPr>
          <w:ins w:id="39" w:author="Huawei2" w:date="2023-05-06T09:46:00Z"/>
        </w:rPr>
      </w:pPr>
      <w:ins w:id="40" w:author="Huawei2" w:date="2023-05-06T09:46:00Z">
        <w:r>
          <w:rPr>
            <w:b/>
          </w:rPr>
          <w:t xml:space="preserve">NF Consumers: </w:t>
        </w:r>
        <w:r>
          <w:t>AMF</w:t>
        </w:r>
        <w:r>
          <w:rPr>
            <w:b/>
          </w:rPr>
          <w:t>.</w:t>
        </w:r>
      </w:ins>
    </w:p>
    <w:p w14:paraId="62574877" w14:textId="77777777" w:rsidR="00E56E89" w:rsidRDefault="00E56E89" w:rsidP="00E56E89">
      <w:pPr>
        <w:rPr>
          <w:ins w:id="41" w:author="Huawei2" w:date="2023-05-06T09:46:00Z"/>
        </w:rPr>
      </w:pPr>
      <w:ins w:id="42" w:author="Huawei2" w:date="2023-05-06T09:46:00Z">
        <w:r>
          <w:rPr>
            <w:b/>
          </w:rPr>
          <w:t>Inputs, Required:</w:t>
        </w:r>
        <w:r>
          <w:t xml:space="preserve"> SUPI.</w:t>
        </w:r>
      </w:ins>
    </w:p>
    <w:p w14:paraId="4983EC59" w14:textId="77777777" w:rsidR="00E56E89" w:rsidRDefault="00E56E89" w:rsidP="00E56E89">
      <w:pPr>
        <w:rPr>
          <w:ins w:id="43" w:author="Huawei2" w:date="2023-05-06T09:46:00Z"/>
        </w:rPr>
      </w:pPr>
      <w:ins w:id="44" w:author="Huawei2" w:date="2023-05-06T09:46:00Z">
        <w:r>
          <w:rPr>
            <w:b/>
          </w:rPr>
          <w:t>Inputs, Optional:</w:t>
        </w:r>
        <w:r>
          <w:t xml:space="preserve"> None.</w:t>
        </w:r>
      </w:ins>
    </w:p>
    <w:p w14:paraId="650EFA7B" w14:textId="77777777" w:rsidR="00E56E89" w:rsidRDefault="00E56E89" w:rsidP="00E56E89">
      <w:pPr>
        <w:rPr>
          <w:ins w:id="45" w:author="Huawei2" w:date="2023-05-06T09:46:00Z"/>
          <w:lang w:eastAsia="zh-CN"/>
        </w:rPr>
      </w:pPr>
      <w:ins w:id="46" w:author="Huawei2" w:date="2023-05-06T09:46:00Z">
        <w:r>
          <w:rPr>
            <w:b/>
          </w:rPr>
          <w:t>Outputs, Required:</w:t>
        </w:r>
        <w:r>
          <w:t xml:space="preserve"> </w:t>
        </w:r>
        <w:r>
          <w:rPr>
            <w:lang w:eastAsia="zh-CN"/>
          </w:rPr>
          <w:t>Operation execution result indication.</w:t>
        </w:r>
      </w:ins>
    </w:p>
    <w:p w14:paraId="0AAC2CF5" w14:textId="77777777" w:rsidR="00E56E89" w:rsidRDefault="00E56E89" w:rsidP="00E56E89">
      <w:pPr>
        <w:rPr>
          <w:ins w:id="47" w:author="Huawei2" w:date="2023-05-06T09:46:00Z"/>
        </w:rPr>
      </w:pPr>
      <w:ins w:id="48" w:author="Huawei2" w:date="2023-05-06T09:46:00Z">
        <w:r>
          <w:rPr>
            <w:b/>
          </w:rPr>
          <w:t xml:space="preserve">Outputs, Optional: </w:t>
        </w:r>
        <w:r>
          <w:t>None.</w:t>
        </w:r>
      </w:ins>
    </w:p>
    <w:p w14:paraId="2AD34999" w14:textId="77777777" w:rsidR="008F6B59" w:rsidRDefault="008F6B59">
      <w:pPr>
        <w:rPr>
          <w:noProof/>
        </w:rPr>
      </w:pPr>
    </w:p>
    <w:p w14:paraId="06BB350C" w14:textId="696F4A6B" w:rsidR="008F6B59" w:rsidRDefault="000B701B" w:rsidP="002970E8">
      <w:pPr>
        <w:jc w:val="center"/>
        <w:rPr>
          <w:noProof/>
          <w:sz w:val="40"/>
          <w:szCs w:val="40"/>
        </w:rPr>
      </w:pPr>
      <w:r>
        <w:rPr>
          <w:noProof/>
          <w:sz w:val="40"/>
          <w:szCs w:val="40"/>
        </w:rPr>
        <w:t>************ END OF CHANGES</w:t>
      </w:r>
      <w:r w:rsidR="002970E8">
        <w:rPr>
          <w:noProof/>
          <w:sz w:val="40"/>
          <w:szCs w:val="40"/>
        </w:rPr>
        <w:t>************</w:t>
      </w:r>
    </w:p>
    <w:p w14:paraId="56EEC541" w14:textId="77777777" w:rsidR="008F6B59" w:rsidRDefault="008F6B59">
      <w:pPr>
        <w:rPr>
          <w:noProof/>
        </w:rPr>
      </w:pPr>
    </w:p>
    <w:sectPr w:rsidR="008F6B59">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4CB30D" w14:textId="77777777" w:rsidR="005F7035" w:rsidRDefault="005F7035">
      <w:r>
        <w:separator/>
      </w:r>
    </w:p>
  </w:endnote>
  <w:endnote w:type="continuationSeparator" w:id="0">
    <w:p w14:paraId="3C9493B6" w14:textId="77777777" w:rsidR="005F7035" w:rsidRDefault="005F7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1D0BD1" w14:textId="77777777" w:rsidR="005F7035" w:rsidRDefault="005F7035">
      <w:r>
        <w:separator/>
      </w:r>
    </w:p>
  </w:footnote>
  <w:footnote w:type="continuationSeparator" w:id="0">
    <w:p w14:paraId="139B71D8" w14:textId="77777777" w:rsidR="005F7035" w:rsidRDefault="005F70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03B97D" w14:textId="77777777" w:rsidR="008F6B59" w:rsidRDefault="000B701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32B45A18"/>
    <w:multiLevelType w:val="hybridMultilevel"/>
    <w:tmpl w:val="2E2E2320"/>
    <w:lvl w:ilvl="0" w:tplc="8F30AEFE">
      <w:start w:val="202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475B3769"/>
    <w:multiLevelType w:val="hybridMultilevel"/>
    <w:tmpl w:val="D42AE0B2"/>
    <w:lvl w:ilvl="0" w:tplc="8F30AEFE">
      <w:start w:val="202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0FD5368"/>
    <w:multiLevelType w:val="hybridMultilevel"/>
    <w:tmpl w:val="E0AEFD78"/>
    <w:lvl w:ilvl="0" w:tplc="8F30AEFE">
      <w:start w:val="202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8EB3AD5"/>
    <w:multiLevelType w:val="hybridMultilevel"/>
    <w:tmpl w:val="EB640F60"/>
    <w:lvl w:ilvl="0" w:tplc="8C4CA31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6"/>
  </w:num>
  <w:num w:numId="5">
    <w:abstractNumId w:val="5"/>
  </w:num>
  <w:num w:numId="6">
    <w:abstractNumId w:val="3"/>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8F6B59"/>
    <w:rsid w:val="000159AC"/>
    <w:rsid w:val="00082C85"/>
    <w:rsid w:val="000B701B"/>
    <w:rsid w:val="000F7FB8"/>
    <w:rsid w:val="001559A4"/>
    <w:rsid w:val="001658B8"/>
    <w:rsid w:val="0018439C"/>
    <w:rsid w:val="00202915"/>
    <w:rsid w:val="002202FA"/>
    <w:rsid w:val="002970E8"/>
    <w:rsid w:val="002D4CA8"/>
    <w:rsid w:val="002F40A7"/>
    <w:rsid w:val="003A0B5E"/>
    <w:rsid w:val="00421FE0"/>
    <w:rsid w:val="00460235"/>
    <w:rsid w:val="00462A61"/>
    <w:rsid w:val="004708A4"/>
    <w:rsid w:val="005142A5"/>
    <w:rsid w:val="005F7035"/>
    <w:rsid w:val="0060777E"/>
    <w:rsid w:val="00672EC9"/>
    <w:rsid w:val="006802B0"/>
    <w:rsid w:val="006B4DF5"/>
    <w:rsid w:val="006D67EC"/>
    <w:rsid w:val="0077341A"/>
    <w:rsid w:val="00793FD5"/>
    <w:rsid w:val="008F6B59"/>
    <w:rsid w:val="00946F23"/>
    <w:rsid w:val="009572E8"/>
    <w:rsid w:val="00A92BBE"/>
    <w:rsid w:val="00AE2614"/>
    <w:rsid w:val="00AE6635"/>
    <w:rsid w:val="00B21C2F"/>
    <w:rsid w:val="00B54456"/>
    <w:rsid w:val="00C518BC"/>
    <w:rsid w:val="00C6098D"/>
    <w:rsid w:val="00E275C0"/>
    <w:rsid w:val="00E35C7E"/>
    <w:rsid w:val="00E56E89"/>
    <w:rsid w:val="00EE2736"/>
    <w:rsid w:val="00EE651A"/>
    <w:rsid w:val="00F515DD"/>
    <w:rsid w:val="00FC5D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E69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1">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1"/>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Pr>
      <w:rFonts w:ascii="Arial" w:hAnsi="Arial"/>
      <w:b/>
      <w:sz w:val="18"/>
      <w:lang w:val="en-GB" w:eastAsia="en-US"/>
    </w:rPr>
  </w:style>
  <w:style w:type="paragraph" w:styleId="af2">
    <w:name w:val="Bibliography"/>
    <w:basedOn w:val="a"/>
    <w:next w:val="a"/>
    <w:uiPriority w:val="37"/>
    <w:semiHidden/>
    <w:unhideWhenUsed/>
  </w:style>
  <w:style w:type="paragraph" w:styleId="af3">
    <w:name w:val="Block Text"/>
    <w:basedOn w:val="a"/>
    <w:semiHidden/>
    <w:unhideWhenUse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4">
    <w:name w:val="Body Text"/>
    <w:basedOn w:val="a"/>
    <w:link w:val="af5"/>
    <w:semiHidden/>
    <w:unhideWhenUsed/>
    <w:pPr>
      <w:spacing w:after="120"/>
    </w:pPr>
  </w:style>
  <w:style w:type="character" w:customStyle="1" w:styleId="af5">
    <w:name w:val="正文文本 字符"/>
    <w:basedOn w:val="a0"/>
    <w:link w:val="af4"/>
    <w:semiHidden/>
    <w:rPr>
      <w:rFonts w:ascii="Times New Roman" w:hAnsi="Times New Roman"/>
      <w:lang w:val="en-GB" w:eastAsia="en-US"/>
    </w:rPr>
  </w:style>
  <w:style w:type="paragraph" w:styleId="24">
    <w:name w:val="Body Text 2"/>
    <w:basedOn w:val="a"/>
    <w:link w:val="25"/>
    <w:semiHidden/>
    <w:unhideWhenUsed/>
    <w:pPr>
      <w:spacing w:after="120" w:line="480" w:lineRule="auto"/>
    </w:pPr>
  </w:style>
  <w:style w:type="character" w:customStyle="1" w:styleId="25">
    <w:name w:val="正文文本 2 字符"/>
    <w:basedOn w:val="a0"/>
    <w:link w:val="24"/>
    <w:semiHidden/>
    <w:rPr>
      <w:rFonts w:ascii="Times New Roman" w:hAnsi="Times New Roman"/>
      <w:lang w:val="en-GB" w:eastAsia="en-US"/>
    </w:rPr>
  </w:style>
  <w:style w:type="paragraph" w:styleId="33">
    <w:name w:val="Body Text 3"/>
    <w:basedOn w:val="a"/>
    <w:link w:val="34"/>
    <w:semiHidden/>
    <w:unhideWhenUsed/>
    <w:pPr>
      <w:spacing w:after="120"/>
    </w:pPr>
    <w:rPr>
      <w:sz w:val="16"/>
      <w:szCs w:val="16"/>
    </w:rPr>
  </w:style>
  <w:style w:type="character" w:customStyle="1" w:styleId="34">
    <w:name w:val="正文文本 3 字符"/>
    <w:basedOn w:val="a0"/>
    <w:link w:val="33"/>
    <w:semiHidden/>
    <w:rPr>
      <w:rFonts w:ascii="Times New Roman" w:hAnsi="Times New Roman"/>
      <w:sz w:val="16"/>
      <w:szCs w:val="16"/>
      <w:lang w:val="en-GB" w:eastAsia="en-US"/>
    </w:rPr>
  </w:style>
  <w:style w:type="paragraph" w:styleId="af6">
    <w:name w:val="Body Text First Indent"/>
    <w:basedOn w:val="af4"/>
    <w:link w:val="af7"/>
    <w:pPr>
      <w:spacing w:after="180"/>
      <w:ind w:firstLine="360"/>
    </w:pPr>
  </w:style>
  <w:style w:type="character" w:customStyle="1" w:styleId="af7">
    <w:name w:val="正文文本首行缩进 字符"/>
    <w:basedOn w:val="af5"/>
    <w:link w:val="af6"/>
    <w:rPr>
      <w:rFonts w:ascii="Times New Roman" w:hAnsi="Times New Roman"/>
      <w:lang w:val="en-GB" w:eastAsia="en-US"/>
    </w:rPr>
  </w:style>
  <w:style w:type="paragraph" w:styleId="af8">
    <w:name w:val="Body Text Indent"/>
    <w:basedOn w:val="a"/>
    <w:link w:val="af9"/>
    <w:semiHidden/>
    <w:unhideWhenUsed/>
    <w:pPr>
      <w:spacing w:after="120"/>
      <w:ind w:left="283"/>
    </w:pPr>
  </w:style>
  <w:style w:type="character" w:customStyle="1" w:styleId="af9">
    <w:name w:val="正文文本缩进 字符"/>
    <w:basedOn w:val="a0"/>
    <w:link w:val="af8"/>
    <w:semiHidden/>
    <w:rPr>
      <w:rFonts w:ascii="Times New Roman" w:hAnsi="Times New Roman"/>
      <w:lang w:val="en-GB" w:eastAsia="en-US"/>
    </w:rPr>
  </w:style>
  <w:style w:type="paragraph" w:styleId="26">
    <w:name w:val="Body Text First Indent 2"/>
    <w:basedOn w:val="af8"/>
    <w:link w:val="27"/>
    <w:semiHidden/>
    <w:unhideWhenUsed/>
    <w:pPr>
      <w:spacing w:after="180"/>
      <w:ind w:left="360" w:firstLine="360"/>
    </w:pPr>
  </w:style>
  <w:style w:type="character" w:customStyle="1" w:styleId="27">
    <w:name w:val="正文文本首行缩进 2 字符"/>
    <w:basedOn w:val="af9"/>
    <w:link w:val="26"/>
    <w:semiHidden/>
    <w:rPr>
      <w:rFonts w:ascii="Times New Roman" w:hAnsi="Times New Roman"/>
      <w:lang w:val="en-GB" w:eastAsia="en-US"/>
    </w:rPr>
  </w:style>
  <w:style w:type="paragraph" w:styleId="28">
    <w:name w:val="Body Text Indent 2"/>
    <w:basedOn w:val="a"/>
    <w:link w:val="29"/>
    <w:semiHidden/>
    <w:unhideWhenUsed/>
    <w:pPr>
      <w:spacing w:after="120" w:line="480" w:lineRule="auto"/>
      <w:ind w:left="283"/>
    </w:pPr>
  </w:style>
  <w:style w:type="character" w:customStyle="1" w:styleId="29">
    <w:name w:val="正文文本缩进 2 字符"/>
    <w:basedOn w:val="a0"/>
    <w:link w:val="28"/>
    <w:semiHidden/>
    <w:rPr>
      <w:rFonts w:ascii="Times New Roman" w:hAnsi="Times New Roman"/>
      <w:lang w:val="en-GB" w:eastAsia="en-US"/>
    </w:rPr>
  </w:style>
  <w:style w:type="paragraph" w:styleId="35">
    <w:name w:val="Body Text Indent 3"/>
    <w:basedOn w:val="a"/>
    <w:link w:val="36"/>
    <w:semiHidden/>
    <w:unhideWhenUsed/>
    <w:pPr>
      <w:spacing w:after="120"/>
      <w:ind w:left="283"/>
    </w:pPr>
    <w:rPr>
      <w:sz w:val="16"/>
      <w:szCs w:val="16"/>
    </w:rPr>
  </w:style>
  <w:style w:type="character" w:customStyle="1" w:styleId="36">
    <w:name w:val="正文文本缩进 3 字符"/>
    <w:basedOn w:val="a0"/>
    <w:link w:val="35"/>
    <w:semiHidden/>
    <w:rPr>
      <w:rFonts w:ascii="Times New Roman" w:hAnsi="Times New Roman"/>
      <w:sz w:val="16"/>
      <w:szCs w:val="16"/>
      <w:lang w:val="en-GB" w:eastAsia="en-US"/>
    </w:rPr>
  </w:style>
  <w:style w:type="paragraph" w:styleId="afa">
    <w:name w:val="caption"/>
    <w:basedOn w:val="a"/>
    <w:next w:val="a"/>
    <w:semiHidden/>
    <w:unhideWhenUsed/>
    <w:qFormat/>
    <w:pPr>
      <w:spacing w:after="200"/>
    </w:pPr>
    <w:rPr>
      <w:i/>
      <w:iCs/>
      <w:color w:val="1F497D" w:themeColor="text2"/>
      <w:sz w:val="18"/>
      <w:szCs w:val="18"/>
    </w:rPr>
  </w:style>
  <w:style w:type="paragraph" w:styleId="afb">
    <w:name w:val="Closing"/>
    <w:basedOn w:val="a"/>
    <w:link w:val="afc"/>
    <w:semiHidden/>
    <w:unhideWhenUsed/>
    <w:pPr>
      <w:spacing w:after="0"/>
      <w:ind w:left="4252"/>
    </w:pPr>
  </w:style>
  <w:style w:type="character" w:customStyle="1" w:styleId="afc">
    <w:name w:val="结束语 字符"/>
    <w:basedOn w:val="a0"/>
    <w:link w:val="afb"/>
    <w:semiHidden/>
    <w:rPr>
      <w:rFonts w:ascii="Times New Roman" w:hAnsi="Times New Roman"/>
      <w:lang w:val="en-GB" w:eastAsia="en-US"/>
    </w:rPr>
  </w:style>
  <w:style w:type="paragraph" w:styleId="afd">
    <w:name w:val="Date"/>
    <w:basedOn w:val="a"/>
    <w:next w:val="a"/>
    <w:link w:val="afe"/>
  </w:style>
  <w:style w:type="character" w:customStyle="1" w:styleId="afe">
    <w:name w:val="日期 字符"/>
    <w:basedOn w:val="a0"/>
    <w:link w:val="afd"/>
    <w:rPr>
      <w:rFonts w:ascii="Times New Roman" w:hAnsi="Times New Roman"/>
      <w:lang w:val="en-GB" w:eastAsia="en-US"/>
    </w:rPr>
  </w:style>
  <w:style w:type="paragraph" w:styleId="aff">
    <w:name w:val="E-mail Signature"/>
    <w:basedOn w:val="a"/>
    <w:link w:val="aff0"/>
    <w:semiHidden/>
    <w:unhideWhenUsed/>
    <w:pPr>
      <w:spacing w:after="0"/>
    </w:pPr>
  </w:style>
  <w:style w:type="character" w:customStyle="1" w:styleId="aff0">
    <w:name w:val="电子邮件签名 字符"/>
    <w:basedOn w:val="a0"/>
    <w:link w:val="aff"/>
    <w:semiHidden/>
    <w:rPr>
      <w:rFonts w:ascii="Times New Roman" w:hAnsi="Times New Roman"/>
      <w:lang w:val="en-GB" w:eastAsia="en-US"/>
    </w:rPr>
  </w:style>
  <w:style w:type="paragraph" w:styleId="aff1">
    <w:name w:val="endnote text"/>
    <w:basedOn w:val="a"/>
    <w:link w:val="aff2"/>
    <w:semiHidden/>
    <w:unhideWhenUsed/>
    <w:pPr>
      <w:spacing w:after="0"/>
    </w:pPr>
  </w:style>
  <w:style w:type="character" w:customStyle="1" w:styleId="aff2">
    <w:name w:val="尾注文本 字符"/>
    <w:basedOn w:val="a0"/>
    <w:link w:val="aff1"/>
    <w:semiHidden/>
    <w:rPr>
      <w:rFonts w:ascii="Times New Roman" w:hAnsi="Times New Roman"/>
      <w:lang w:val="en-GB" w:eastAsia="en-US"/>
    </w:rPr>
  </w:style>
  <w:style w:type="paragraph" w:styleId="aff3">
    <w:name w:val="envelope address"/>
    <w:basedOn w:val="a"/>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pPr>
      <w:spacing w:after="0"/>
    </w:pPr>
    <w:rPr>
      <w:rFonts w:asciiTheme="majorHAnsi" w:eastAsiaTheme="majorEastAsia" w:hAnsiTheme="majorHAnsi" w:cstheme="majorBidi"/>
    </w:rPr>
  </w:style>
  <w:style w:type="paragraph" w:styleId="HTML">
    <w:name w:val="HTML Address"/>
    <w:basedOn w:val="a"/>
    <w:link w:val="HTML0"/>
    <w:semiHidden/>
    <w:unhideWhenUsed/>
    <w:pPr>
      <w:spacing w:after="0"/>
    </w:pPr>
    <w:rPr>
      <w:i/>
      <w:iCs/>
    </w:rPr>
  </w:style>
  <w:style w:type="character" w:customStyle="1" w:styleId="HTML0">
    <w:name w:val="HTML 地址 字符"/>
    <w:basedOn w:val="a0"/>
    <w:link w:val="HTML"/>
    <w:semiHidden/>
    <w:rPr>
      <w:rFonts w:ascii="Times New Roman" w:hAnsi="Times New Roman"/>
      <w:i/>
      <w:iCs/>
      <w:lang w:val="en-GB" w:eastAsia="en-US"/>
    </w:rPr>
  </w:style>
  <w:style w:type="paragraph" w:styleId="HTML1">
    <w:name w:val="HTML Preformatted"/>
    <w:basedOn w:val="a"/>
    <w:link w:val="HTML2"/>
    <w:semiHidden/>
    <w:unhideWhenUsed/>
    <w:pPr>
      <w:spacing w:after="0"/>
    </w:pPr>
    <w:rPr>
      <w:rFonts w:ascii="Consolas" w:hAnsi="Consolas"/>
    </w:rPr>
  </w:style>
  <w:style w:type="character" w:customStyle="1" w:styleId="HTML2">
    <w:name w:val="HTML 预设格式 字符"/>
    <w:basedOn w:val="a0"/>
    <w:link w:val="HTML1"/>
    <w:semiHidden/>
    <w:rPr>
      <w:rFonts w:ascii="Consolas" w:hAnsi="Consolas"/>
      <w:lang w:val="en-GB" w:eastAsia="en-US"/>
    </w:rPr>
  </w:style>
  <w:style w:type="paragraph" w:styleId="37">
    <w:name w:val="index 3"/>
    <w:basedOn w:val="a"/>
    <w:next w:val="a"/>
    <w:semiHidden/>
    <w:unhideWhenUsed/>
    <w:pPr>
      <w:spacing w:after="0"/>
      <w:ind w:left="600" w:hanging="200"/>
    </w:pPr>
  </w:style>
  <w:style w:type="paragraph" w:styleId="43">
    <w:name w:val="index 4"/>
    <w:basedOn w:val="a"/>
    <w:next w:val="a"/>
    <w:semiHidden/>
    <w:unhideWhenUsed/>
    <w:pPr>
      <w:spacing w:after="0"/>
      <w:ind w:left="800" w:hanging="200"/>
    </w:pPr>
  </w:style>
  <w:style w:type="paragraph" w:styleId="53">
    <w:name w:val="index 5"/>
    <w:basedOn w:val="a"/>
    <w:next w:val="a"/>
    <w:semiHidden/>
    <w:unhideWhenUsed/>
    <w:pPr>
      <w:spacing w:after="0"/>
      <w:ind w:left="1000" w:hanging="200"/>
    </w:pPr>
  </w:style>
  <w:style w:type="paragraph" w:styleId="60">
    <w:name w:val="index 6"/>
    <w:basedOn w:val="a"/>
    <w:next w:val="a"/>
    <w:semiHidden/>
    <w:unhideWhenUsed/>
    <w:pPr>
      <w:spacing w:after="0"/>
      <w:ind w:left="1200" w:hanging="200"/>
    </w:pPr>
  </w:style>
  <w:style w:type="paragraph" w:styleId="70">
    <w:name w:val="index 7"/>
    <w:basedOn w:val="a"/>
    <w:next w:val="a"/>
    <w:semiHidden/>
    <w:unhideWhenUsed/>
    <w:pPr>
      <w:spacing w:after="0"/>
      <w:ind w:left="1400" w:hanging="200"/>
    </w:pPr>
  </w:style>
  <w:style w:type="paragraph" w:styleId="80">
    <w:name w:val="index 8"/>
    <w:basedOn w:val="a"/>
    <w:next w:val="a"/>
    <w:semiHidden/>
    <w:unhideWhenUsed/>
    <w:pPr>
      <w:spacing w:after="0"/>
      <w:ind w:left="1600" w:hanging="200"/>
    </w:pPr>
  </w:style>
  <w:style w:type="paragraph" w:styleId="90">
    <w:name w:val="index 9"/>
    <w:basedOn w:val="a"/>
    <w:next w:val="a"/>
    <w:semiHidden/>
    <w:unhideWhenUsed/>
    <w:pPr>
      <w:spacing w:after="0"/>
      <w:ind w:left="1800" w:hanging="200"/>
    </w:pPr>
  </w:style>
  <w:style w:type="paragraph" w:styleId="aff5">
    <w:name w:val="index heading"/>
    <w:basedOn w:val="a"/>
    <w:next w:val="10"/>
    <w:semiHidden/>
    <w:unhideWhenUsed/>
    <w:rPr>
      <w:rFonts w:asciiTheme="majorHAnsi" w:eastAsiaTheme="majorEastAsia" w:hAnsiTheme="majorHAnsi" w:cstheme="majorBidi"/>
      <w:b/>
      <w:bCs/>
    </w:rPr>
  </w:style>
  <w:style w:type="paragraph" w:styleId="aff6">
    <w:name w:val="Intense Quote"/>
    <w:basedOn w:val="a"/>
    <w:next w:val="a"/>
    <w:link w:val="aff7"/>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Pr>
      <w:rFonts w:ascii="Times New Roman" w:hAnsi="Times New Roman"/>
      <w:i/>
      <w:iCs/>
      <w:color w:val="4F81BD" w:themeColor="accent1"/>
      <w:lang w:val="en-GB" w:eastAsia="en-US"/>
    </w:rPr>
  </w:style>
  <w:style w:type="paragraph" w:styleId="aff8">
    <w:name w:val="List Continue"/>
    <w:basedOn w:val="a"/>
    <w:semiHidden/>
    <w:unhideWhenUsed/>
    <w:pPr>
      <w:spacing w:after="120"/>
      <w:ind w:left="283"/>
      <w:contextualSpacing/>
    </w:pPr>
  </w:style>
  <w:style w:type="paragraph" w:styleId="2a">
    <w:name w:val="List Continue 2"/>
    <w:basedOn w:val="a"/>
    <w:semiHidden/>
    <w:unhideWhenUsed/>
    <w:pPr>
      <w:spacing w:after="120"/>
      <w:ind w:left="566"/>
      <w:contextualSpacing/>
    </w:pPr>
  </w:style>
  <w:style w:type="paragraph" w:styleId="38">
    <w:name w:val="List Continue 3"/>
    <w:basedOn w:val="a"/>
    <w:semiHidden/>
    <w:unhideWhenUsed/>
    <w:pPr>
      <w:spacing w:after="120"/>
      <w:ind w:left="849"/>
      <w:contextualSpacing/>
    </w:pPr>
  </w:style>
  <w:style w:type="paragraph" w:styleId="44">
    <w:name w:val="List Continue 4"/>
    <w:basedOn w:val="a"/>
    <w:semiHidden/>
    <w:unhideWhenUsed/>
    <w:pPr>
      <w:spacing w:after="120"/>
      <w:ind w:left="1132"/>
      <w:contextualSpacing/>
    </w:pPr>
  </w:style>
  <w:style w:type="paragraph" w:styleId="54">
    <w:name w:val="List Continue 5"/>
    <w:basedOn w:val="a"/>
    <w:semiHidden/>
    <w:unhideWhenUsed/>
    <w:pPr>
      <w:spacing w:after="120"/>
      <w:ind w:left="1415"/>
      <w:contextualSpacing/>
    </w:pPr>
  </w:style>
  <w:style w:type="paragraph" w:styleId="3">
    <w:name w:val="List Number 3"/>
    <w:basedOn w:val="a"/>
    <w:semiHidden/>
    <w:unhideWhenUsed/>
    <w:pPr>
      <w:numPr>
        <w:numId w:val="1"/>
      </w:numPr>
      <w:contextualSpacing/>
    </w:pPr>
  </w:style>
  <w:style w:type="paragraph" w:styleId="4">
    <w:name w:val="List Number 4"/>
    <w:basedOn w:val="a"/>
    <w:semiHidden/>
    <w:unhideWhenUsed/>
    <w:pPr>
      <w:numPr>
        <w:numId w:val="2"/>
      </w:numPr>
      <w:contextualSpacing/>
    </w:pPr>
  </w:style>
  <w:style w:type="paragraph" w:styleId="5">
    <w:name w:val="List Number 5"/>
    <w:basedOn w:val="a"/>
    <w:semiHidden/>
    <w:unhideWhenUsed/>
    <w:pPr>
      <w:numPr>
        <w:numId w:val="3"/>
      </w:numPr>
      <w:contextualSpacing/>
    </w:pPr>
  </w:style>
  <w:style w:type="paragraph" w:styleId="aff9">
    <w:name w:val="List Paragraph"/>
    <w:basedOn w:val="a"/>
    <w:uiPriority w:val="34"/>
    <w:qFormat/>
    <w:pPr>
      <w:ind w:left="720"/>
      <w:contextualSpacing/>
    </w:pPr>
  </w:style>
  <w:style w:type="paragraph" w:styleId="affa">
    <w:name w:val="macro"/>
    <w:link w:val="affb"/>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Pr>
      <w:rFonts w:ascii="Consolas" w:hAnsi="Consolas"/>
      <w:lang w:val="en-GB" w:eastAsia="en-US"/>
    </w:rPr>
  </w:style>
  <w:style w:type="paragraph" w:styleId="affc">
    <w:name w:val="Message Header"/>
    <w:basedOn w:val="a"/>
    <w:link w:val="affd"/>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Pr>
      <w:rFonts w:ascii="Times New Roman" w:hAnsi="Times New Roman"/>
      <w:lang w:val="en-GB" w:eastAsia="en-US"/>
    </w:rPr>
  </w:style>
  <w:style w:type="paragraph" w:styleId="afff">
    <w:name w:val="Normal (Web)"/>
    <w:basedOn w:val="a"/>
    <w:semiHidden/>
    <w:unhideWhenUsed/>
    <w:rPr>
      <w:sz w:val="24"/>
      <w:szCs w:val="24"/>
    </w:rPr>
  </w:style>
  <w:style w:type="paragraph" w:styleId="afff0">
    <w:name w:val="Normal Indent"/>
    <w:basedOn w:val="a"/>
    <w:semiHidden/>
    <w:unhideWhenUsed/>
    <w:pPr>
      <w:ind w:left="720"/>
    </w:pPr>
  </w:style>
  <w:style w:type="paragraph" w:styleId="afff1">
    <w:name w:val="Note Heading"/>
    <w:basedOn w:val="a"/>
    <w:next w:val="a"/>
    <w:link w:val="afff2"/>
    <w:semiHidden/>
    <w:unhideWhenUsed/>
    <w:pPr>
      <w:spacing w:after="0"/>
    </w:pPr>
  </w:style>
  <w:style w:type="character" w:customStyle="1" w:styleId="afff2">
    <w:name w:val="注释标题 字符"/>
    <w:basedOn w:val="a0"/>
    <w:link w:val="afff1"/>
    <w:semiHidden/>
    <w:rPr>
      <w:rFonts w:ascii="Times New Roman" w:hAnsi="Times New Roman"/>
      <w:lang w:val="en-GB" w:eastAsia="en-US"/>
    </w:rPr>
  </w:style>
  <w:style w:type="paragraph" w:styleId="afff3">
    <w:name w:val="Plain Text"/>
    <w:basedOn w:val="a"/>
    <w:link w:val="afff4"/>
    <w:semiHidden/>
    <w:unhideWhenUsed/>
    <w:pPr>
      <w:spacing w:after="0"/>
    </w:pPr>
    <w:rPr>
      <w:rFonts w:ascii="Consolas" w:hAnsi="Consolas"/>
      <w:sz w:val="21"/>
      <w:szCs w:val="21"/>
    </w:rPr>
  </w:style>
  <w:style w:type="character" w:customStyle="1" w:styleId="afff4">
    <w:name w:val="纯文本 字符"/>
    <w:basedOn w:val="a0"/>
    <w:link w:val="afff3"/>
    <w:semiHidden/>
    <w:rPr>
      <w:rFonts w:ascii="Consolas" w:hAnsi="Consolas"/>
      <w:sz w:val="21"/>
      <w:szCs w:val="21"/>
      <w:lang w:val="en-GB" w:eastAsia="en-US"/>
    </w:rPr>
  </w:style>
  <w:style w:type="paragraph" w:styleId="afff5">
    <w:name w:val="Quote"/>
    <w:basedOn w:val="a"/>
    <w:next w:val="a"/>
    <w:link w:val="afff6"/>
    <w:uiPriority w:val="29"/>
    <w:qFormat/>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Pr>
      <w:rFonts w:ascii="Times New Roman" w:hAnsi="Times New Roman"/>
      <w:i/>
      <w:iCs/>
      <w:color w:val="404040" w:themeColor="text1" w:themeTint="BF"/>
      <w:lang w:val="en-GB" w:eastAsia="en-US"/>
    </w:rPr>
  </w:style>
  <w:style w:type="paragraph" w:styleId="afff7">
    <w:name w:val="Salutation"/>
    <w:basedOn w:val="a"/>
    <w:next w:val="a"/>
    <w:link w:val="afff8"/>
  </w:style>
  <w:style w:type="character" w:customStyle="1" w:styleId="afff8">
    <w:name w:val="称呼 字符"/>
    <w:basedOn w:val="a0"/>
    <w:link w:val="afff7"/>
    <w:rPr>
      <w:rFonts w:ascii="Times New Roman" w:hAnsi="Times New Roman"/>
      <w:lang w:val="en-GB" w:eastAsia="en-US"/>
    </w:rPr>
  </w:style>
  <w:style w:type="paragraph" w:styleId="afff9">
    <w:name w:val="Signature"/>
    <w:basedOn w:val="a"/>
    <w:link w:val="afffa"/>
    <w:semiHidden/>
    <w:unhideWhenUsed/>
    <w:pPr>
      <w:spacing w:after="0"/>
      <w:ind w:left="4252"/>
    </w:pPr>
  </w:style>
  <w:style w:type="character" w:customStyle="1" w:styleId="afffa">
    <w:name w:val="签名 字符"/>
    <w:basedOn w:val="a0"/>
    <w:link w:val="afff9"/>
    <w:semiHidden/>
    <w:rPr>
      <w:rFonts w:ascii="Times New Roman" w:hAnsi="Times New Roman"/>
      <w:lang w:val="en-GB" w:eastAsia="en-US"/>
    </w:rPr>
  </w:style>
  <w:style w:type="paragraph" w:styleId="afffb">
    <w:name w:val="Subtitle"/>
    <w:basedOn w:val="a"/>
    <w:next w:val="a"/>
    <w:link w:val="afffc"/>
    <w:qFormat/>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c">
    <w:name w:val="副标题 字符"/>
    <w:basedOn w:val="a0"/>
    <w:link w:val="afffb"/>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pPr>
      <w:spacing w:after="0"/>
      <w:ind w:left="200" w:hanging="200"/>
    </w:pPr>
  </w:style>
  <w:style w:type="paragraph" w:styleId="afffe">
    <w:name w:val="table of figures"/>
    <w:basedOn w:val="a"/>
    <w:next w:val="a"/>
    <w:semiHidden/>
    <w:unhideWhenUsed/>
    <w:pPr>
      <w:spacing w:after="0"/>
    </w:pPr>
  </w:style>
  <w:style w:type="paragraph" w:styleId="affff">
    <w:name w:val="Title"/>
    <w:basedOn w:val="a"/>
    <w:next w:val="a"/>
    <w:link w:val="affff0"/>
    <w:qFormat/>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styleId="affff2">
    <w:name w:val="Emphasis"/>
    <w:basedOn w:val="a0"/>
    <w:uiPriority w:val="20"/>
    <w:qFormat/>
    <w:rPr>
      <w:i/>
      <w:iCs/>
    </w:rPr>
  </w:style>
  <w:style w:type="paragraph" w:styleId="affff3">
    <w:name w:val="Revision"/>
    <w:hidden/>
    <w:uiPriority w:val="99"/>
    <w:semiHidden/>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EditorsNoteChar1">
    <w:name w:val="Editor's Note Char1"/>
    <w:aliases w:val="EN Char,Editor's Note Char"/>
    <w:link w:val="EditorsNote"/>
    <w:qFormat/>
    <w:rPr>
      <w:rFonts w:ascii="Times New Roman" w:hAnsi="Times New Roman"/>
      <w:color w:val="FF0000"/>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rPr>
      <w:rFonts w:ascii="Arial" w:hAnsi="Arial"/>
      <w:b/>
      <w:lang w:val="en-GB" w:eastAsia="en-US"/>
    </w:rPr>
  </w:style>
  <w:style w:type="paragraph" w:customStyle="1" w:styleId="Reference">
    <w:name w:val="Reference"/>
    <w:basedOn w:val="a"/>
    <w:rsid w:val="001559A4"/>
    <w:pPr>
      <w:tabs>
        <w:tab w:val="left" w:pos="851"/>
      </w:tabs>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4884">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40962227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64322872">
      <w:bodyDiv w:val="1"/>
      <w:marLeft w:val="0"/>
      <w:marRight w:val="0"/>
      <w:marTop w:val="0"/>
      <w:marBottom w:val="0"/>
      <w:divBdr>
        <w:top w:val="none" w:sz="0" w:space="0" w:color="auto"/>
        <w:left w:val="none" w:sz="0" w:space="0" w:color="auto"/>
        <w:bottom w:val="none" w:sz="0" w:space="0" w:color="auto"/>
        <w:right w:val="none" w:sz="0" w:space="0" w:color="auto"/>
      </w:divBdr>
    </w:div>
    <w:div w:id="1668897482">
      <w:bodyDiv w:val="1"/>
      <w:marLeft w:val="0"/>
      <w:marRight w:val="0"/>
      <w:marTop w:val="0"/>
      <w:marBottom w:val="0"/>
      <w:divBdr>
        <w:top w:val="none" w:sz="0" w:space="0" w:color="auto"/>
        <w:left w:val="none" w:sz="0" w:space="0" w:color="auto"/>
        <w:bottom w:val="none" w:sz="0" w:space="0" w:color="auto"/>
        <w:right w:val="none" w:sz="0" w:space="0" w:color="auto"/>
      </w:divBdr>
    </w:div>
    <w:div w:id="1755860248">
      <w:bodyDiv w:val="1"/>
      <w:marLeft w:val="0"/>
      <w:marRight w:val="0"/>
      <w:marTop w:val="0"/>
      <w:marBottom w:val="0"/>
      <w:divBdr>
        <w:top w:val="none" w:sz="0" w:space="0" w:color="auto"/>
        <w:left w:val="none" w:sz="0" w:space="0" w:color="auto"/>
        <w:bottom w:val="none" w:sz="0" w:space="0" w:color="auto"/>
        <w:right w:val="none" w:sz="0" w:space="0" w:color="auto"/>
      </w:divBdr>
    </w:div>
    <w:div w:id="178338095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BB29B4-D7D7-4BA6-98F1-F13115683B84}">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2430723E-2D3F-46B6-83B3-5C009650F398}">
  <ds:schemaRefs>
    <ds:schemaRef ds:uri="http://schemas.microsoft.com/sharepoint/v3/contenttype/forms"/>
  </ds:schemaRefs>
</ds:datastoreItem>
</file>

<file path=customXml/itemProps3.xml><?xml version="1.0" encoding="utf-8"?>
<ds:datastoreItem xmlns:ds="http://schemas.openxmlformats.org/officeDocument/2006/customXml" ds:itemID="{D869CFC8-3134-454D-A5AB-42E5D8ED9F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AB0AD56-FD69-4E90-8E17-A3DAF0B543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TotalTime>
  <Pages>4</Pages>
  <Words>1036</Words>
  <Characters>5907</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6</cp:revision>
  <cp:lastPrinted>1900-01-01T05:00:00Z</cp:lastPrinted>
  <dcterms:created xsi:type="dcterms:W3CDTF">2023-05-06T01:56:00Z</dcterms:created>
  <dcterms:modified xsi:type="dcterms:W3CDTF">2023-05-15T08:59:00Z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_2015_ms_pID_725343">
    <vt:lpwstr>(3)6YYBUa3EbjsKVdeXuL3b/3hZoEOrnULQRopiV/6Ykei92DsS7CLJWwM1SFWyQlqlLCEHZwxC
fWD3aodFqr+O+XehB5tcaf6rUFORT4UDD8ViR90LMU+nCb6KcHDuhFv244igw0IORl1timyf
2haIrOKlBqarwvkrn3sd2TvfFZotIG9cGOOZZwrCsr9GBhJ/ciwfrSmPIhvM9DPQdc+ZKmLb
7T4EGEZ61f7X7O06sl</vt:lpwstr>
  </property>
  <property fmtid="{D5CDD505-2E9C-101B-9397-08002B2CF9AE}" pid="23" name="_2015_ms_pID_7253431">
    <vt:lpwstr>fr146J0/wymFMznPPQP1gXqYgJKmyoxC/zfwNrdAGX18C/CCR5H9rU
PrPohyN7Apc+b45QApnnaMncaWtu72W1gijwtHZgPVo3EoSAMHGl1T/K5oSdSTViD6yPzrG2
Dc8XxmZ/92nIGLS06HS52sJyK2tqvsdAkf1j4x6LuqdVZ1oP1NF2BjJo+KhHMUY4/Xv/Q2qU
/tlY8m+aCRC9kJrBbKV+ycHmCnjP1yBZ1edx</vt:lpwstr>
  </property>
  <property fmtid="{D5CDD505-2E9C-101B-9397-08002B2CF9AE}" pid="24" name="_2015_ms_pID_7253432">
    <vt:lpwstr>NNnUEwIr7/u/YFPf7UyTOWc=</vt:lpwstr>
  </property>
</Properties>
</file>